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E1247BF8C822147A2E9A7A59C548877" ma:contentTypeVersion="10" ma:contentTypeDescription="Crear nuevo documento." ma:contentTypeScope="" ma:versionID="b2e3eaf041bfe9c26d1b4feb8bd3737a">
  <xsd:schema xmlns:xsd="http://www.w3.org/2001/XMLSchema" xmlns:xs="http://www.w3.org/2001/XMLSchema" xmlns:p="http://schemas.microsoft.com/office/2006/metadata/properties" xmlns:ns2="ee13ef1c-b662-4261-b627-7cf7828ad146" xmlns:ns3="25b96a55-ba30-40f5-98d2-e1373c6d0bda" targetNamespace="http://schemas.microsoft.com/office/2006/metadata/properties" ma:root="true" ma:fieldsID="e2264d1715f635bb5f5f11d8f95c5a10" ns2:_="" ns3:_="">
    <xsd:import namespace="ee13ef1c-b662-4261-b627-7cf7828ad146"/>
    <xsd:import namespace="25b96a55-ba30-40f5-98d2-e1373c6d0bda"/>
    <xsd:element name="properties">
      <xsd:complexType>
        <xsd:sequence>
          <xsd:element name="documentManagement">
            <xsd:complexType>
              <xsd:all>
                <xsd:element ref="ns2:Expediente"/>
                <xsd:element ref="ns2:MediaServiceMetadata" minOccurs="0"/>
                <xsd:element ref="ns2:MediaServiceFastMetadata"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3ef1c-b662-4261-b627-7cf7828ad146" elementFormDefault="qualified">
    <xsd:import namespace="http://schemas.microsoft.com/office/2006/documentManagement/types"/>
    <xsd:import namespace="http://schemas.microsoft.com/office/infopath/2007/PartnerControls"/>
    <xsd:element name="Expediente" ma:index="8" ma:displayName="Expediente" ma:default="Pendiente" ma:internalName="Expedient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b96a55-ba30-40f5-98d2-e1373c6d0bd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89f2df5a-b19d-4ea8-8e69-4195617a5ba4}" ma:internalName="TaxCatchAll" ma:showField="CatchAllData" ma:web="25b96a55-ba30-40f5-98d2-e1373c6d0bda">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25b96a55-ba30-40f5-98d2-e1373c6d0bda"/>
    <Expediente xmlns="ee13ef1c-b662-4261-b627-7cf7828ad146">Pendiente</Expedient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2.xml><?xml version="1.0" encoding="utf-8"?>
<ds:datastoreItem xmlns:ds="http://schemas.openxmlformats.org/officeDocument/2006/customXml" ds:itemID="{94D4BEB8-8955-48A2-B627-85203071F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3ef1c-b662-4261-b627-7cf7828ad146"/>
    <ds:schemaRef ds:uri="25b96a55-ba30-40f5-98d2-e1373c6d0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97A02-B411-43A1-A37E-07265BDB9B84}">
  <ds:schemaRefs>
    <ds:schemaRef ds:uri="http://schemas.microsoft.com/office/2006/metadata/properties"/>
    <ds:schemaRef ds:uri="92d84fca-0ec9-4bd1-bf0f-9cd618bc4a3d"/>
    <ds:schemaRef ds:uri="25b96a55-ba30-40f5-98d2-e1373c6d0bda"/>
    <ds:schemaRef ds:uri="ee13ef1c-b662-4261-b627-7cf7828ad146"/>
  </ds:schemaRefs>
</ds:datastoreItem>
</file>

<file path=customXml/itemProps4.xml><?xml version="1.0" encoding="utf-8"?>
<ds:datastoreItem xmlns:ds="http://schemas.openxmlformats.org/officeDocument/2006/customXml" ds:itemID="{60B4A791-4765-4E1F-9574-896A4C15D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0x0101009E1247BF8C822147A2E9A7A59C548877</vt:lpwstr>
  </property>
  <property fmtid="{D5CDD505-2E9C-101B-9397-08002B2CF9AE}" pid="3" name="_dlc_DocIdItemGuid">
    <vt:lpwstr>104a5a38-304d-46da-b25f-105cf3d71545</vt:lpwstr>
  </property>
</Properties>
</file>